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Wandsworth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Wandsworth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Wandsworth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Wandsworth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Wandsworth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Wandsworth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78.4% </w:t>
      </w:r>
      <w:r w:rsidRPr="004747BF">
        <w:rPr>
          <w:rFonts w:ascii="Libre Franklin Light" w:eastAsia="Times New Roman" w:hAnsi="Libre Franklin Light" w:cs="Calibri Light"/>
        </w:rPr>
        <w:t xml:space="preserve">of those respondents classified as PGSI 8+ in Wandsworth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Wandsworth is estimated to be </w:t>
      </w:r>
      <w:r w:rsidRPr="00773DF7">
        <w:rPr>
          <w:rFonts w:ascii="Libre Franklin Light" w:eastAsia="Times New Roman" w:hAnsi="Libre Franklin Light" w:cs="Calibri Light"/>
          <w:b/>
          <w:bCs/>
          <w:color w:val="C45911" w:themeColor="accent2" w:themeShade="BF"/>
        </w:rPr>
        <w:t xml:space="preserve">£24,907,177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Wandsworth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Wandsworth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Wandsworth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Wandsworth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nds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Wandsworth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nds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Wandsworth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Wandsworth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78.4%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nds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Wandsworth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Wandsworth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Wandsworth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Wandsworth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Wandsworth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Wandsworth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£24,907,177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Wandsworth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£405,697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£8,390,043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£601,033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£169,040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£309,908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£15,031,456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£24,907,177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Wandsworth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Wandsworth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Wandsworth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Wandsworth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Wandsworth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Wandsworth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Wandsworth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Wandsworth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Wandsworth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Wandsworth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Wandsworth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Wandsworth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FBF1A48-83D7-4622-89C1-CA88356E7C6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